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7938"/>
      </w:tblGrid>
      <w:tr w:rsidR="00127172" w:rsidRPr="00BD2EA0" w14:paraId="11BB4639" w14:textId="77777777" w:rsidTr="00127172">
        <w:trPr>
          <w:trHeight w:val="35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E785C0" w14:textId="19E031D1" w:rsidR="00127172" w:rsidRPr="00BD2EA0" w:rsidRDefault="00127172" w:rsidP="00843E02">
            <w:pPr>
              <w:ind w:right="708"/>
              <w:rPr>
                <w:rFonts w:eastAsiaTheme="minorHAnsi" w:cs="Arial"/>
                <w:sz w:val="40"/>
                <w:szCs w:val="40"/>
                <w:lang w:eastAsia="en-US"/>
              </w:rPr>
            </w:pPr>
          </w:p>
        </w:tc>
        <w:tc>
          <w:tcPr>
            <w:tcW w:w="7938" w:type="dxa"/>
            <w:tcBorders>
              <w:left w:val="single" w:sz="4" w:space="0" w:color="auto"/>
            </w:tcBorders>
            <w:vAlign w:val="center"/>
          </w:tcPr>
          <w:p w14:paraId="1D02DBE9" w14:textId="4A35BE20" w:rsidR="00127172" w:rsidRPr="00BD2EA0" w:rsidRDefault="00127172" w:rsidP="00127172">
            <w:pPr>
              <w:ind w:right="708"/>
              <w:rPr>
                <w:rFonts w:eastAsiaTheme="minorHAnsi" w:cs="Arial"/>
                <w:szCs w:val="22"/>
                <w:lang w:eastAsia="en-US"/>
              </w:rPr>
            </w:pPr>
            <w:r w:rsidRPr="00BD2EA0">
              <w:rPr>
                <w:rFonts w:eastAsiaTheme="minorHAnsi" w:cs="Arial"/>
                <w:szCs w:val="22"/>
                <w:lang w:eastAsia="en-US"/>
              </w:rPr>
              <w:t xml:space="preserve">Wir beabsichtigen keine </w:t>
            </w:r>
            <w:r w:rsidR="00A91F03" w:rsidRPr="00BD2EA0">
              <w:rPr>
                <w:rFonts w:eastAsiaTheme="minorHAnsi" w:cs="Arial"/>
                <w:szCs w:val="22"/>
                <w:lang w:eastAsia="en-US"/>
              </w:rPr>
              <w:t>Nachunternehmer</w:t>
            </w:r>
            <w:r w:rsidRPr="00BD2EA0">
              <w:rPr>
                <w:rFonts w:eastAsiaTheme="minorHAnsi" w:cs="Arial"/>
                <w:szCs w:val="22"/>
                <w:lang w:eastAsia="en-US"/>
              </w:rPr>
              <w:t xml:space="preserve"> einzusetzen</w:t>
            </w:r>
          </w:p>
        </w:tc>
      </w:tr>
      <w:tr w:rsidR="00127172" w:rsidRPr="00BD2EA0" w14:paraId="5F7F4921" w14:textId="77777777" w:rsidTr="00127172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5881C49C" w14:textId="77777777" w:rsidR="00127172" w:rsidRPr="00BD2EA0" w:rsidRDefault="00127172" w:rsidP="00843E02">
            <w:pPr>
              <w:ind w:right="708"/>
              <w:rPr>
                <w:rFonts w:eastAsiaTheme="minorHAnsi" w:cs="Arial"/>
                <w:szCs w:val="22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05606E97" w14:textId="77777777" w:rsidR="00127172" w:rsidRPr="00BD2EA0" w:rsidRDefault="00127172" w:rsidP="00127172">
            <w:pPr>
              <w:ind w:right="708"/>
              <w:rPr>
                <w:rFonts w:eastAsiaTheme="minorHAnsi" w:cs="Arial"/>
                <w:szCs w:val="22"/>
                <w:lang w:eastAsia="en-US"/>
              </w:rPr>
            </w:pPr>
          </w:p>
        </w:tc>
      </w:tr>
      <w:tr w:rsidR="00127172" w:rsidRPr="00BD2EA0" w14:paraId="31061404" w14:textId="77777777" w:rsidTr="00127172">
        <w:trPr>
          <w:trHeight w:val="31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25729F" w14:textId="1EF78CC5" w:rsidR="00127172" w:rsidRPr="00BD2EA0" w:rsidRDefault="00127172" w:rsidP="00843E02">
            <w:pPr>
              <w:ind w:right="708"/>
              <w:rPr>
                <w:rFonts w:eastAsiaTheme="minorHAnsi" w:cs="Arial"/>
                <w:sz w:val="40"/>
                <w:szCs w:val="40"/>
                <w:lang w:eastAsia="en-US"/>
              </w:rPr>
            </w:pPr>
          </w:p>
        </w:tc>
        <w:tc>
          <w:tcPr>
            <w:tcW w:w="7938" w:type="dxa"/>
            <w:tcBorders>
              <w:left w:val="single" w:sz="4" w:space="0" w:color="auto"/>
            </w:tcBorders>
            <w:vAlign w:val="center"/>
          </w:tcPr>
          <w:p w14:paraId="04AB0C5E" w14:textId="70DCB0A3" w:rsidR="00127172" w:rsidRPr="00BD2EA0" w:rsidRDefault="00127172" w:rsidP="00127172">
            <w:pPr>
              <w:ind w:right="708"/>
              <w:rPr>
                <w:rFonts w:eastAsiaTheme="minorHAnsi" w:cs="Arial"/>
                <w:szCs w:val="22"/>
                <w:lang w:eastAsia="en-US"/>
              </w:rPr>
            </w:pPr>
            <w:r w:rsidRPr="00BD2EA0">
              <w:rPr>
                <w:rFonts w:eastAsiaTheme="minorHAnsi" w:cs="Arial"/>
                <w:szCs w:val="22"/>
                <w:lang w:eastAsia="en-US"/>
              </w:rPr>
              <w:t xml:space="preserve">Wir beabsichtigen folgende </w:t>
            </w:r>
            <w:r w:rsidR="00A91F03" w:rsidRPr="00BD2EA0">
              <w:rPr>
                <w:rFonts w:eastAsiaTheme="minorHAnsi" w:cs="Arial"/>
                <w:szCs w:val="22"/>
                <w:lang w:eastAsia="en-US"/>
              </w:rPr>
              <w:t>Nachunternehmer</w:t>
            </w:r>
            <w:r w:rsidRPr="00BD2EA0">
              <w:rPr>
                <w:rFonts w:eastAsiaTheme="minorHAnsi" w:cs="Arial"/>
                <w:szCs w:val="22"/>
                <w:lang w:eastAsia="en-US"/>
              </w:rPr>
              <w:t xml:space="preserve"> einzusetzen</w:t>
            </w:r>
          </w:p>
        </w:tc>
      </w:tr>
    </w:tbl>
    <w:p w14:paraId="706191FE" w14:textId="77777777" w:rsidR="00127172" w:rsidRPr="00BD2EA0" w:rsidRDefault="00127172" w:rsidP="00843E02">
      <w:pPr>
        <w:ind w:right="708"/>
        <w:rPr>
          <w:rFonts w:eastAsiaTheme="minorHAnsi" w:cs="Arial"/>
          <w:sz w:val="12"/>
          <w:szCs w:val="12"/>
          <w:lang w:eastAsia="en-US"/>
        </w:rPr>
      </w:pPr>
    </w:p>
    <w:p w14:paraId="04AB2362" w14:textId="1A7A28E7" w:rsidR="00127172" w:rsidRPr="00BD2EA0" w:rsidRDefault="00127172" w:rsidP="00843E02">
      <w:pPr>
        <w:ind w:right="708"/>
        <w:rPr>
          <w:rFonts w:eastAsiaTheme="minorHAnsi" w:cs="Arial"/>
          <w:sz w:val="18"/>
          <w:szCs w:val="18"/>
          <w:lang w:eastAsia="en-US"/>
        </w:rPr>
      </w:pPr>
      <w:r w:rsidRPr="00BD2EA0">
        <w:rPr>
          <w:rFonts w:eastAsiaTheme="minorHAnsi" w:cs="Arial"/>
          <w:sz w:val="18"/>
          <w:szCs w:val="18"/>
          <w:lang w:eastAsia="en-US"/>
        </w:rPr>
        <w:t>Bitte ankreuzen</w:t>
      </w:r>
    </w:p>
    <w:p w14:paraId="26B34E60" w14:textId="77777777" w:rsidR="00127172" w:rsidRPr="00BD2EA0" w:rsidRDefault="00127172" w:rsidP="00843E02">
      <w:pPr>
        <w:ind w:right="708"/>
        <w:rPr>
          <w:rFonts w:eastAsiaTheme="minorHAnsi" w:cs="Arial"/>
          <w:szCs w:val="22"/>
          <w:lang w:eastAsia="en-US"/>
        </w:rPr>
      </w:pPr>
    </w:p>
    <w:p w14:paraId="73CC2E3A" w14:textId="77777777" w:rsidR="00127172" w:rsidRPr="00BD2EA0" w:rsidRDefault="00127172" w:rsidP="00843E02">
      <w:pPr>
        <w:ind w:right="708"/>
        <w:rPr>
          <w:rFonts w:eastAsiaTheme="minorHAnsi" w:cs="Arial"/>
          <w:szCs w:val="22"/>
          <w:lang w:eastAsia="en-US"/>
        </w:rPr>
      </w:pPr>
    </w:p>
    <w:tbl>
      <w:tblPr>
        <w:tblStyle w:val="Tabellenraster"/>
        <w:tblW w:w="14973" w:type="dxa"/>
        <w:tblLayout w:type="fixed"/>
        <w:tblLook w:val="04A0" w:firstRow="1" w:lastRow="0" w:firstColumn="1" w:lastColumn="0" w:noHBand="0" w:noVBand="1"/>
      </w:tblPr>
      <w:tblGrid>
        <w:gridCol w:w="1413"/>
        <w:gridCol w:w="3544"/>
        <w:gridCol w:w="4110"/>
        <w:gridCol w:w="2977"/>
        <w:gridCol w:w="2693"/>
        <w:gridCol w:w="236"/>
      </w:tblGrid>
      <w:tr w:rsidR="0034487D" w:rsidRPr="00BD2EA0" w14:paraId="0C417095" w14:textId="684374DB" w:rsidTr="00104127">
        <w:tc>
          <w:tcPr>
            <w:tcW w:w="1413" w:type="dxa"/>
          </w:tcPr>
          <w:p w14:paraId="32F5BA22" w14:textId="0AC1A565" w:rsidR="0034487D" w:rsidRPr="00BD2EA0" w:rsidRDefault="0034487D" w:rsidP="00127172">
            <w:pPr>
              <w:ind w:right="-103"/>
              <w:rPr>
                <w:rFonts w:eastAsiaTheme="minorHAnsi" w:cs="Arial"/>
                <w:b/>
                <w:bCs/>
                <w:szCs w:val="22"/>
                <w:lang w:eastAsia="en-US"/>
              </w:rPr>
            </w:pPr>
            <w:r w:rsidRPr="00BD2EA0">
              <w:rPr>
                <w:rFonts w:eastAsiaTheme="minorHAnsi" w:cs="Arial"/>
                <w:b/>
                <w:bCs/>
                <w:szCs w:val="22"/>
                <w:lang w:eastAsia="en-US"/>
              </w:rPr>
              <w:t>Ausschrei-bungslos</w:t>
            </w:r>
          </w:p>
        </w:tc>
        <w:tc>
          <w:tcPr>
            <w:tcW w:w="3544" w:type="dxa"/>
          </w:tcPr>
          <w:p w14:paraId="0B60DAE7" w14:textId="3AC406C8" w:rsidR="0034487D" w:rsidRPr="00BD2EA0" w:rsidRDefault="0034487D" w:rsidP="00127172">
            <w:pPr>
              <w:ind w:right="-104"/>
              <w:rPr>
                <w:rFonts w:eastAsiaTheme="minorHAnsi" w:cs="Arial"/>
                <w:b/>
                <w:bCs/>
                <w:szCs w:val="22"/>
                <w:lang w:eastAsia="en-US"/>
              </w:rPr>
            </w:pPr>
            <w:r w:rsidRPr="00BD2EA0">
              <w:rPr>
                <w:rFonts w:eastAsiaTheme="minorHAnsi" w:cs="Arial"/>
                <w:b/>
                <w:bCs/>
                <w:szCs w:val="22"/>
                <w:lang w:eastAsia="en-US"/>
              </w:rPr>
              <w:t>Name Nachunternehmer</w:t>
            </w:r>
          </w:p>
        </w:tc>
        <w:tc>
          <w:tcPr>
            <w:tcW w:w="4110" w:type="dxa"/>
          </w:tcPr>
          <w:p w14:paraId="1DBA935B" w14:textId="1D76CC67" w:rsidR="0034487D" w:rsidRPr="00BD2EA0" w:rsidRDefault="0034487D" w:rsidP="00843E02">
            <w:pPr>
              <w:ind w:right="708"/>
              <w:rPr>
                <w:rFonts w:eastAsiaTheme="minorHAnsi" w:cs="Arial"/>
                <w:b/>
                <w:bCs/>
                <w:szCs w:val="22"/>
                <w:lang w:eastAsia="en-US"/>
              </w:rPr>
            </w:pPr>
            <w:r w:rsidRPr="00BD2EA0">
              <w:rPr>
                <w:rFonts w:eastAsiaTheme="minorHAnsi" w:cs="Arial"/>
                <w:b/>
                <w:bCs/>
                <w:szCs w:val="22"/>
                <w:lang w:eastAsia="en-US"/>
              </w:rPr>
              <w:t>Anschrift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19B3CFD2" w14:textId="7BCCCC0F" w:rsidR="0034487D" w:rsidRPr="00BD2EA0" w:rsidRDefault="0034487D" w:rsidP="00127172">
            <w:pPr>
              <w:ind w:right="170"/>
              <w:rPr>
                <w:rFonts w:eastAsiaTheme="minorHAnsi" w:cs="Arial"/>
                <w:b/>
                <w:bCs/>
                <w:szCs w:val="22"/>
                <w:lang w:eastAsia="en-US"/>
              </w:rPr>
            </w:pPr>
            <w:r>
              <w:rPr>
                <w:rFonts w:eastAsiaTheme="minorHAnsi" w:cs="Arial"/>
                <w:b/>
                <w:bCs/>
                <w:szCs w:val="22"/>
                <w:lang w:eastAsia="en-US"/>
              </w:rPr>
              <w:t>Vorgesehene Leistungsbereiche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14:paraId="0BA15B43" w14:textId="0C341BB8" w:rsidR="0034487D" w:rsidRPr="00BD2EA0" w:rsidRDefault="0034487D" w:rsidP="00127172">
            <w:pPr>
              <w:ind w:right="170"/>
              <w:rPr>
                <w:rFonts w:eastAsiaTheme="minorHAnsi" w:cs="Arial"/>
                <w:b/>
                <w:bCs/>
                <w:szCs w:val="22"/>
                <w:lang w:eastAsia="en-US"/>
              </w:rPr>
            </w:pPr>
            <w:r>
              <w:rPr>
                <w:rFonts w:eastAsiaTheme="minorHAnsi" w:cs="Arial"/>
                <w:b/>
                <w:bCs/>
                <w:szCs w:val="22"/>
                <w:lang w:eastAsia="en-US"/>
              </w:rPr>
              <w:t>Qualifikation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E6D71D" w14:textId="12CADD88" w:rsidR="0034487D" w:rsidRPr="00BD2EA0" w:rsidRDefault="0034487D" w:rsidP="00127172">
            <w:pPr>
              <w:ind w:right="170"/>
              <w:rPr>
                <w:rFonts w:eastAsiaTheme="minorHAnsi" w:cs="Arial"/>
                <w:b/>
                <w:bCs/>
                <w:szCs w:val="22"/>
                <w:lang w:eastAsia="en-US"/>
              </w:rPr>
            </w:pPr>
          </w:p>
        </w:tc>
      </w:tr>
      <w:tr w:rsidR="0034487D" w:rsidRPr="00BD2EA0" w14:paraId="34241462" w14:textId="78D76067" w:rsidTr="00104127"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4C6A4D1F" w14:textId="77777777" w:rsidR="0034487D" w:rsidRPr="00BD2EA0" w:rsidRDefault="0034487D" w:rsidP="00594C2D">
            <w:pPr>
              <w:ind w:right="708"/>
              <w:rPr>
                <w:rFonts w:eastAsiaTheme="minorHAnsi" w:cs="Arial"/>
                <w:szCs w:val="22"/>
                <w:lang w:eastAsia="en-US"/>
              </w:rPr>
            </w:pP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4588CE02" w14:textId="17F27B21" w:rsidR="0034487D" w:rsidRPr="00BD2EA0" w:rsidRDefault="0034487D" w:rsidP="00594C2D">
            <w:pPr>
              <w:ind w:right="708"/>
              <w:rPr>
                <w:rFonts w:eastAsiaTheme="minorHAnsi" w:cs="Arial"/>
                <w:szCs w:val="22"/>
                <w:lang w:eastAsia="en-US"/>
              </w:rPr>
            </w:pPr>
          </w:p>
        </w:tc>
        <w:tc>
          <w:tcPr>
            <w:tcW w:w="4110" w:type="dxa"/>
            <w:shd w:val="clear" w:color="auto" w:fill="D9D9D9" w:themeFill="background1" w:themeFillShade="D9"/>
            <w:vAlign w:val="center"/>
          </w:tcPr>
          <w:p w14:paraId="2C540050" w14:textId="77777777" w:rsidR="0034487D" w:rsidRPr="00BD2EA0" w:rsidRDefault="0034487D" w:rsidP="00594C2D">
            <w:pPr>
              <w:ind w:right="708"/>
              <w:rPr>
                <w:rFonts w:eastAsiaTheme="minorHAnsi" w:cs="Arial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9CD1E2" w14:textId="77777777" w:rsidR="0034487D" w:rsidRPr="00BD2EA0" w:rsidRDefault="0034487D" w:rsidP="00594C2D">
            <w:pPr>
              <w:ind w:right="708"/>
              <w:rPr>
                <w:rFonts w:eastAsiaTheme="minorHAnsi" w:cs="Arial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7BD4A325" w14:textId="77777777" w:rsidR="0034487D" w:rsidRPr="00BD2EA0" w:rsidRDefault="0034487D" w:rsidP="00594C2D">
            <w:pPr>
              <w:ind w:right="708"/>
              <w:rPr>
                <w:rFonts w:eastAsiaTheme="minorHAnsi" w:cs="Arial"/>
                <w:szCs w:val="22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B91F8CC" w14:textId="4836DD4D" w:rsidR="0034487D" w:rsidRPr="00BD2EA0" w:rsidRDefault="0034487D" w:rsidP="00594C2D">
            <w:pPr>
              <w:ind w:right="708"/>
              <w:rPr>
                <w:rFonts w:eastAsiaTheme="minorHAnsi" w:cs="Arial"/>
                <w:szCs w:val="22"/>
                <w:lang w:eastAsia="en-US"/>
              </w:rPr>
            </w:pPr>
          </w:p>
          <w:p w14:paraId="4703DE37" w14:textId="77777777" w:rsidR="0034487D" w:rsidRPr="00BD2EA0" w:rsidRDefault="0034487D" w:rsidP="00594C2D">
            <w:pPr>
              <w:ind w:right="708"/>
              <w:rPr>
                <w:rFonts w:eastAsiaTheme="minorHAnsi" w:cs="Arial"/>
                <w:szCs w:val="22"/>
                <w:lang w:eastAsia="en-US"/>
              </w:rPr>
            </w:pPr>
          </w:p>
          <w:p w14:paraId="5BA04A18" w14:textId="77777777" w:rsidR="0034487D" w:rsidRPr="00BD2EA0" w:rsidRDefault="0034487D" w:rsidP="00594C2D">
            <w:pPr>
              <w:ind w:right="708"/>
              <w:rPr>
                <w:rFonts w:eastAsiaTheme="minorHAnsi" w:cs="Arial"/>
                <w:szCs w:val="22"/>
                <w:lang w:eastAsia="en-US"/>
              </w:rPr>
            </w:pPr>
          </w:p>
          <w:p w14:paraId="60C589A0" w14:textId="77777777" w:rsidR="0034487D" w:rsidRPr="00BD2EA0" w:rsidRDefault="0034487D" w:rsidP="00594C2D">
            <w:pPr>
              <w:ind w:right="708"/>
              <w:rPr>
                <w:rFonts w:eastAsiaTheme="minorHAnsi" w:cs="Arial"/>
                <w:szCs w:val="22"/>
                <w:lang w:eastAsia="en-US"/>
              </w:rPr>
            </w:pPr>
          </w:p>
          <w:p w14:paraId="799A4CC5" w14:textId="77777777" w:rsidR="0034487D" w:rsidRPr="00BD2EA0" w:rsidRDefault="0034487D" w:rsidP="00594C2D">
            <w:pPr>
              <w:ind w:right="708"/>
              <w:rPr>
                <w:rFonts w:eastAsiaTheme="minorHAnsi" w:cs="Arial"/>
                <w:szCs w:val="22"/>
                <w:lang w:eastAsia="en-US"/>
              </w:rPr>
            </w:pPr>
          </w:p>
        </w:tc>
      </w:tr>
      <w:tr w:rsidR="0034487D" w:rsidRPr="00BD2EA0" w14:paraId="12150801" w14:textId="2F801D6D" w:rsidTr="00104127"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76813005" w14:textId="77777777" w:rsidR="0034487D" w:rsidRPr="00BD2EA0" w:rsidRDefault="0034487D" w:rsidP="00594C2D">
            <w:pPr>
              <w:ind w:right="708"/>
              <w:rPr>
                <w:rFonts w:eastAsiaTheme="minorHAnsi" w:cs="Arial"/>
                <w:szCs w:val="22"/>
                <w:lang w:eastAsia="en-US"/>
              </w:rPr>
            </w:pP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672EBDC7" w14:textId="251D7794" w:rsidR="0034487D" w:rsidRPr="00BD2EA0" w:rsidRDefault="0034487D" w:rsidP="00594C2D">
            <w:pPr>
              <w:ind w:right="708"/>
              <w:rPr>
                <w:rFonts w:eastAsiaTheme="minorHAnsi" w:cs="Arial"/>
                <w:szCs w:val="22"/>
                <w:lang w:eastAsia="en-US"/>
              </w:rPr>
            </w:pPr>
          </w:p>
        </w:tc>
        <w:tc>
          <w:tcPr>
            <w:tcW w:w="4110" w:type="dxa"/>
            <w:shd w:val="clear" w:color="auto" w:fill="D9D9D9" w:themeFill="background1" w:themeFillShade="D9"/>
            <w:vAlign w:val="center"/>
          </w:tcPr>
          <w:p w14:paraId="073374C1" w14:textId="77777777" w:rsidR="0034487D" w:rsidRPr="00BD2EA0" w:rsidRDefault="0034487D" w:rsidP="00594C2D">
            <w:pPr>
              <w:ind w:right="708"/>
              <w:rPr>
                <w:rFonts w:eastAsiaTheme="minorHAnsi" w:cs="Arial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12D472" w14:textId="77777777" w:rsidR="0034487D" w:rsidRPr="00BD2EA0" w:rsidRDefault="0034487D" w:rsidP="00594C2D">
            <w:pPr>
              <w:ind w:right="708"/>
              <w:rPr>
                <w:rFonts w:eastAsiaTheme="minorHAnsi" w:cs="Arial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011A705F" w14:textId="77777777" w:rsidR="0034487D" w:rsidRPr="00BD2EA0" w:rsidRDefault="0034487D" w:rsidP="00594C2D">
            <w:pPr>
              <w:ind w:right="708"/>
              <w:rPr>
                <w:rFonts w:eastAsiaTheme="minorHAnsi" w:cs="Arial"/>
                <w:szCs w:val="22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51A5156" w14:textId="2783A9EB" w:rsidR="0034487D" w:rsidRPr="00BD2EA0" w:rsidRDefault="0034487D" w:rsidP="00594C2D">
            <w:pPr>
              <w:ind w:right="708"/>
              <w:rPr>
                <w:rFonts w:eastAsiaTheme="minorHAnsi" w:cs="Arial"/>
                <w:szCs w:val="22"/>
                <w:lang w:eastAsia="en-US"/>
              </w:rPr>
            </w:pPr>
          </w:p>
          <w:p w14:paraId="79699325" w14:textId="77777777" w:rsidR="0034487D" w:rsidRPr="00BD2EA0" w:rsidRDefault="0034487D" w:rsidP="00594C2D">
            <w:pPr>
              <w:ind w:right="708"/>
              <w:rPr>
                <w:rFonts w:eastAsiaTheme="minorHAnsi" w:cs="Arial"/>
                <w:szCs w:val="22"/>
                <w:lang w:eastAsia="en-US"/>
              </w:rPr>
            </w:pPr>
          </w:p>
          <w:p w14:paraId="24FAC997" w14:textId="77777777" w:rsidR="0034487D" w:rsidRPr="00BD2EA0" w:rsidRDefault="0034487D" w:rsidP="00594C2D">
            <w:pPr>
              <w:ind w:right="708"/>
              <w:rPr>
                <w:rFonts w:eastAsiaTheme="minorHAnsi" w:cs="Arial"/>
                <w:szCs w:val="22"/>
                <w:lang w:eastAsia="en-US"/>
              </w:rPr>
            </w:pPr>
          </w:p>
          <w:p w14:paraId="744A3529" w14:textId="77777777" w:rsidR="0034487D" w:rsidRPr="00BD2EA0" w:rsidRDefault="0034487D" w:rsidP="00594C2D">
            <w:pPr>
              <w:ind w:right="708"/>
              <w:rPr>
                <w:rFonts w:eastAsiaTheme="minorHAnsi" w:cs="Arial"/>
                <w:szCs w:val="22"/>
                <w:lang w:eastAsia="en-US"/>
              </w:rPr>
            </w:pPr>
          </w:p>
          <w:p w14:paraId="60F59BD0" w14:textId="77777777" w:rsidR="0034487D" w:rsidRPr="00BD2EA0" w:rsidRDefault="0034487D" w:rsidP="00594C2D">
            <w:pPr>
              <w:ind w:right="708"/>
              <w:rPr>
                <w:rFonts w:eastAsiaTheme="minorHAnsi" w:cs="Arial"/>
                <w:szCs w:val="22"/>
                <w:lang w:eastAsia="en-US"/>
              </w:rPr>
            </w:pPr>
          </w:p>
        </w:tc>
      </w:tr>
      <w:tr w:rsidR="0034487D" w:rsidRPr="00BD2EA0" w14:paraId="4E369590" w14:textId="496763C3" w:rsidTr="00104127"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33ECB2D7" w14:textId="77777777" w:rsidR="0034487D" w:rsidRPr="00BD2EA0" w:rsidRDefault="0034487D" w:rsidP="00594C2D">
            <w:pPr>
              <w:ind w:right="708"/>
              <w:rPr>
                <w:rFonts w:eastAsiaTheme="minorHAnsi" w:cs="Arial"/>
                <w:szCs w:val="22"/>
                <w:lang w:eastAsia="en-US"/>
              </w:rPr>
            </w:pP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4BE0B9BF" w14:textId="551C260D" w:rsidR="0034487D" w:rsidRPr="00BD2EA0" w:rsidRDefault="0034487D" w:rsidP="00594C2D">
            <w:pPr>
              <w:ind w:right="708"/>
              <w:rPr>
                <w:rFonts w:eastAsiaTheme="minorHAnsi" w:cs="Arial"/>
                <w:szCs w:val="22"/>
                <w:lang w:eastAsia="en-US"/>
              </w:rPr>
            </w:pPr>
          </w:p>
        </w:tc>
        <w:tc>
          <w:tcPr>
            <w:tcW w:w="4110" w:type="dxa"/>
            <w:shd w:val="clear" w:color="auto" w:fill="D9D9D9" w:themeFill="background1" w:themeFillShade="D9"/>
            <w:vAlign w:val="center"/>
          </w:tcPr>
          <w:p w14:paraId="0742B4C0" w14:textId="77777777" w:rsidR="0034487D" w:rsidRPr="00BD2EA0" w:rsidRDefault="0034487D" w:rsidP="00594C2D">
            <w:pPr>
              <w:ind w:right="708"/>
              <w:rPr>
                <w:rFonts w:eastAsiaTheme="minorHAnsi" w:cs="Arial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1CCD7E" w14:textId="77777777" w:rsidR="0034487D" w:rsidRPr="00BD2EA0" w:rsidRDefault="0034487D" w:rsidP="00594C2D">
            <w:pPr>
              <w:ind w:right="708"/>
              <w:rPr>
                <w:rFonts w:eastAsiaTheme="minorHAnsi" w:cs="Arial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63B6F7CD" w14:textId="77777777" w:rsidR="0034487D" w:rsidRPr="00BD2EA0" w:rsidRDefault="0034487D" w:rsidP="00594C2D">
            <w:pPr>
              <w:ind w:right="708"/>
              <w:rPr>
                <w:rFonts w:eastAsiaTheme="minorHAnsi" w:cs="Arial"/>
                <w:szCs w:val="22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8583C50" w14:textId="6E559160" w:rsidR="0034487D" w:rsidRPr="00BD2EA0" w:rsidRDefault="0034487D" w:rsidP="00594C2D">
            <w:pPr>
              <w:ind w:right="708"/>
              <w:rPr>
                <w:rFonts w:eastAsiaTheme="minorHAnsi" w:cs="Arial"/>
                <w:szCs w:val="22"/>
                <w:lang w:eastAsia="en-US"/>
              </w:rPr>
            </w:pPr>
          </w:p>
          <w:p w14:paraId="5BB103AE" w14:textId="77777777" w:rsidR="0034487D" w:rsidRPr="00BD2EA0" w:rsidRDefault="0034487D" w:rsidP="00594C2D">
            <w:pPr>
              <w:ind w:right="708"/>
              <w:rPr>
                <w:rFonts w:eastAsiaTheme="minorHAnsi" w:cs="Arial"/>
                <w:szCs w:val="22"/>
                <w:lang w:eastAsia="en-US"/>
              </w:rPr>
            </w:pPr>
          </w:p>
          <w:p w14:paraId="2A20120F" w14:textId="77777777" w:rsidR="0034487D" w:rsidRPr="00BD2EA0" w:rsidRDefault="0034487D" w:rsidP="00594C2D">
            <w:pPr>
              <w:ind w:right="708"/>
              <w:rPr>
                <w:rFonts w:eastAsiaTheme="minorHAnsi" w:cs="Arial"/>
                <w:szCs w:val="22"/>
                <w:lang w:eastAsia="en-US"/>
              </w:rPr>
            </w:pPr>
          </w:p>
          <w:p w14:paraId="7C5ABDBF" w14:textId="77777777" w:rsidR="0034487D" w:rsidRPr="00BD2EA0" w:rsidRDefault="0034487D" w:rsidP="00594C2D">
            <w:pPr>
              <w:ind w:right="708"/>
              <w:rPr>
                <w:rFonts w:eastAsiaTheme="minorHAnsi" w:cs="Arial"/>
                <w:szCs w:val="22"/>
                <w:lang w:eastAsia="en-US"/>
              </w:rPr>
            </w:pPr>
          </w:p>
          <w:p w14:paraId="482E16D9" w14:textId="77777777" w:rsidR="0034487D" w:rsidRPr="00BD2EA0" w:rsidRDefault="0034487D" w:rsidP="00594C2D">
            <w:pPr>
              <w:ind w:right="708"/>
              <w:rPr>
                <w:rFonts w:eastAsiaTheme="minorHAnsi" w:cs="Arial"/>
                <w:szCs w:val="22"/>
                <w:lang w:eastAsia="en-US"/>
              </w:rPr>
            </w:pPr>
          </w:p>
          <w:p w14:paraId="1E6B0A95" w14:textId="77777777" w:rsidR="0034487D" w:rsidRPr="00BD2EA0" w:rsidRDefault="0034487D" w:rsidP="00594C2D">
            <w:pPr>
              <w:ind w:right="708"/>
              <w:rPr>
                <w:rFonts w:eastAsiaTheme="minorHAnsi" w:cs="Arial"/>
                <w:szCs w:val="22"/>
                <w:lang w:eastAsia="en-US"/>
              </w:rPr>
            </w:pPr>
          </w:p>
        </w:tc>
      </w:tr>
      <w:tr w:rsidR="0034487D" w:rsidRPr="00BD2EA0" w14:paraId="110005BB" w14:textId="0B81A856" w:rsidTr="00104127"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7B443C82" w14:textId="77777777" w:rsidR="0034487D" w:rsidRPr="00BD2EA0" w:rsidRDefault="0034487D" w:rsidP="00594C2D">
            <w:pPr>
              <w:ind w:right="708"/>
              <w:rPr>
                <w:rFonts w:eastAsiaTheme="minorHAnsi" w:cs="Arial"/>
                <w:szCs w:val="22"/>
                <w:lang w:eastAsia="en-US"/>
              </w:rPr>
            </w:pP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1F14905A" w14:textId="1A95AE16" w:rsidR="0034487D" w:rsidRPr="00BD2EA0" w:rsidRDefault="0034487D" w:rsidP="00594C2D">
            <w:pPr>
              <w:ind w:right="708"/>
              <w:rPr>
                <w:rFonts w:eastAsiaTheme="minorHAnsi" w:cs="Arial"/>
                <w:szCs w:val="22"/>
                <w:lang w:eastAsia="en-US"/>
              </w:rPr>
            </w:pPr>
          </w:p>
        </w:tc>
        <w:tc>
          <w:tcPr>
            <w:tcW w:w="4110" w:type="dxa"/>
            <w:shd w:val="clear" w:color="auto" w:fill="D9D9D9" w:themeFill="background1" w:themeFillShade="D9"/>
            <w:vAlign w:val="center"/>
          </w:tcPr>
          <w:p w14:paraId="72F29AC5" w14:textId="77777777" w:rsidR="0034487D" w:rsidRPr="00BD2EA0" w:rsidRDefault="0034487D" w:rsidP="00594C2D">
            <w:pPr>
              <w:ind w:right="708"/>
              <w:rPr>
                <w:rFonts w:eastAsiaTheme="minorHAnsi" w:cs="Arial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285BBE" w14:textId="77777777" w:rsidR="0034487D" w:rsidRPr="00BD2EA0" w:rsidRDefault="0034487D" w:rsidP="00594C2D">
            <w:pPr>
              <w:ind w:right="708"/>
              <w:rPr>
                <w:rFonts w:eastAsiaTheme="minorHAnsi" w:cs="Arial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1AFA77F6" w14:textId="77777777" w:rsidR="0034487D" w:rsidRPr="00BD2EA0" w:rsidRDefault="0034487D" w:rsidP="00594C2D">
            <w:pPr>
              <w:ind w:right="708"/>
              <w:rPr>
                <w:rFonts w:eastAsiaTheme="minorHAnsi" w:cs="Arial"/>
                <w:szCs w:val="22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5F70224" w14:textId="7D4D5673" w:rsidR="0034487D" w:rsidRPr="00BD2EA0" w:rsidRDefault="0034487D" w:rsidP="00594C2D">
            <w:pPr>
              <w:ind w:right="708"/>
              <w:rPr>
                <w:rFonts w:eastAsiaTheme="minorHAnsi" w:cs="Arial"/>
                <w:szCs w:val="22"/>
                <w:lang w:eastAsia="en-US"/>
              </w:rPr>
            </w:pPr>
          </w:p>
          <w:p w14:paraId="5A2CD1CA" w14:textId="77777777" w:rsidR="0034487D" w:rsidRPr="00BD2EA0" w:rsidRDefault="0034487D" w:rsidP="00594C2D">
            <w:pPr>
              <w:ind w:right="708"/>
              <w:rPr>
                <w:rFonts w:eastAsiaTheme="minorHAnsi" w:cs="Arial"/>
                <w:szCs w:val="22"/>
                <w:lang w:eastAsia="en-US"/>
              </w:rPr>
            </w:pPr>
          </w:p>
          <w:p w14:paraId="339D0F75" w14:textId="77777777" w:rsidR="0034487D" w:rsidRPr="00BD2EA0" w:rsidRDefault="0034487D" w:rsidP="00594C2D">
            <w:pPr>
              <w:ind w:right="708"/>
              <w:rPr>
                <w:rFonts w:eastAsiaTheme="minorHAnsi" w:cs="Arial"/>
                <w:szCs w:val="22"/>
                <w:lang w:eastAsia="en-US"/>
              </w:rPr>
            </w:pPr>
          </w:p>
          <w:p w14:paraId="03AAD04B" w14:textId="77777777" w:rsidR="0034487D" w:rsidRPr="00BD2EA0" w:rsidRDefault="0034487D" w:rsidP="00594C2D">
            <w:pPr>
              <w:ind w:right="708"/>
              <w:rPr>
                <w:rFonts w:eastAsiaTheme="minorHAnsi" w:cs="Arial"/>
                <w:szCs w:val="22"/>
                <w:lang w:eastAsia="en-US"/>
              </w:rPr>
            </w:pPr>
          </w:p>
          <w:p w14:paraId="2A39DB02" w14:textId="77777777" w:rsidR="0034487D" w:rsidRPr="00BD2EA0" w:rsidRDefault="0034487D" w:rsidP="00594C2D">
            <w:pPr>
              <w:ind w:right="708"/>
              <w:rPr>
                <w:rFonts w:eastAsiaTheme="minorHAnsi" w:cs="Arial"/>
                <w:szCs w:val="22"/>
                <w:lang w:eastAsia="en-US"/>
              </w:rPr>
            </w:pPr>
          </w:p>
          <w:p w14:paraId="0823932F" w14:textId="77777777" w:rsidR="0034487D" w:rsidRPr="00BD2EA0" w:rsidRDefault="0034487D" w:rsidP="00594C2D">
            <w:pPr>
              <w:ind w:right="708"/>
              <w:rPr>
                <w:rFonts w:eastAsiaTheme="minorHAnsi" w:cs="Arial"/>
                <w:szCs w:val="22"/>
                <w:lang w:eastAsia="en-US"/>
              </w:rPr>
            </w:pPr>
          </w:p>
        </w:tc>
      </w:tr>
    </w:tbl>
    <w:p w14:paraId="25BB57CC" w14:textId="77777777" w:rsidR="00127172" w:rsidRPr="00BD2EA0" w:rsidRDefault="00127172" w:rsidP="00843E02">
      <w:pPr>
        <w:ind w:right="708"/>
        <w:rPr>
          <w:rFonts w:eastAsiaTheme="minorHAnsi" w:cs="Arial"/>
          <w:szCs w:val="22"/>
          <w:lang w:eastAsia="en-US"/>
        </w:rPr>
      </w:pPr>
    </w:p>
    <w:p w14:paraId="40379779" w14:textId="00FE264D" w:rsidR="00594C2D" w:rsidRPr="00BD2EA0" w:rsidRDefault="00C83023" w:rsidP="00A63DEC">
      <w:pPr>
        <w:jc w:val="center"/>
        <w:rPr>
          <w:rFonts w:eastAsiaTheme="minorHAnsi" w:cs="Arial"/>
          <w:szCs w:val="22"/>
          <w:lang w:eastAsia="en-US"/>
        </w:rPr>
      </w:pPr>
      <w:r w:rsidRPr="00BD2EA0">
        <w:rPr>
          <w:rFonts w:cs="Arial"/>
        </w:rPr>
        <w:t>grau schraffierte Felder sind vom Bieter auszufüllen</w:t>
      </w:r>
    </w:p>
    <w:sectPr w:rsidR="00594C2D" w:rsidRPr="00BD2EA0" w:rsidSect="0034487D">
      <w:headerReference w:type="default" r:id="rId11"/>
      <w:footerReference w:type="default" r:id="rId12"/>
      <w:pgSz w:w="16840" w:h="11907" w:orient="landscape" w:code="9"/>
      <w:pgMar w:top="1418" w:right="1418" w:bottom="283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E32CE" w14:textId="77777777" w:rsidR="003D6212" w:rsidRDefault="003D6212">
      <w:r>
        <w:separator/>
      </w:r>
    </w:p>
  </w:endnote>
  <w:endnote w:type="continuationSeparator" w:id="0">
    <w:p w14:paraId="7EA854E5" w14:textId="77777777" w:rsidR="003D6212" w:rsidRDefault="003D6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cto Grotesk A Regular">
    <w:altName w:val="Calibri"/>
    <w:panose1 w:val="020B0505030101010101"/>
    <w:charset w:val="00"/>
    <w:family w:val="swiss"/>
    <w:notTrueType/>
    <w:pitch w:val="variable"/>
    <w:sig w:usb0="A000002F" w:usb1="4000247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FB86" w14:textId="3D21FD82" w:rsidR="006A7D65" w:rsidRDefault="0034487D" w:rsidP="006A7D65">
    <w:pPr>
      <w:pStyle w:val="Fuzeile"/>
      <w:rPr>
        <w:sz w:val="16"/>
      </w:rPr>
    </w:pPr>
    <w:r>
      <w:rPr>
        <w:noProof/>
        <w:sz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C0745B5" wp14:editId="3AF18F33">
              <wp:simplePos x="0" y="0"/>
              <wp:positionH relativeFrom="column">
                <wp:posOffset>-662940</wp:posOffset>
              </wp:positionH>
              <wp:positionV relativeFrom="paragraph">
                <wp:posOffset>40005</wp:posOffset>
              </wp:positionV>
              <wp:extent cx="10699750" cy="19050"/>
              <wp:effectExtent l="0" t="0" r="25400" b="19050"/>
              <wp:wrapNone/>
              <wp:docPr id="405125147" name="Gerader Verbinde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10699750" cy="1905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6CB261F" id="Gerader Verbinder 4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2.2pt,3.15pt" to="790.3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" strokecolor="black [3213]" strokeweight=".5pt">
              <v:stroke joinstyle="miter"/>
            </v:line>
          </w:pict>
        </mc:Fallback>
      </mc:AlternateContent>
    </w:r>
  </w:p>
  <w:p w14:paraId="36A10BDE" w14:textId="11D49845" w:rsidR="000C1AB8" w:rsidRPr="000C1AB8" w:rsidRDefault="006A7D65" w:rsidP="0034487D">
    <w:pPr>
      <w:pStyle w:val="Fuzeile"/>
      <w:tabs>
        <w:tab w:val="clear" w:pos="9072"/>
        <w:tab w:val="right" w:pos="14288"/>
      </w:tabs>
      <w:jc w:val="center"/>
      <w:rPr>
        <w:sz w:val="16"/>
      </w:rPr>
    </w:pPr>
    <w:r>
      <w:rPr>
        <w:snapToGrid w:val="0"/>
        <w:sz w:val="16"/>
      </w:rPr>
      <w:t xml:space="preserve">Seite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PAGE </w:instrText>
    </w:r>
    <w:r>
      <w:rPr>
        <w:snapToGrid w:val="0"/>
        <w:sz w:val="16"/>
      </w:rPr>
      <w:fldChar w:fldCharType="separate"/>
    </w:r>
    <w:r w:rsidR="00C51341">
      <w:rPr>
        <w:noProof/>
        <w:snapToGrid w:val="0"/>
        <w:sz w:val="16"/>
      </w:rPr>
      <w:t>1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von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NUMPAGES </w:instrText>
    </w:r>
    <w:r>
      <w:rPr>
        <w:snapToGrid w:val="0"/>
        <w:sz w:val="16"/>
      </w:rPr>
      <w:fldChar w:fldCharType="separate"/>
    </w:r>
    <w:r w:rsidR="00C51341">
      <w:rPr>
        <w:noProof/>
        <w:snapToGrid w:val="0"/>
        <w:sz w:val="16"/>
      </w:rPr>
      <w:t>1</w:t>
    </w:r>
    <w:r>
      <w:rPr>
        <w:snapToGrid w:val="0"/>
        <w:sz w:val="16"/>
      </w:rPr>
      <w:fldChar w:fldCharType="end"/>
    </w:r>
  </w:p>
  <w:p w14:paraId="5B5104FC" w14:textId="77777777" w:rsidR="005050E3" w:rsidRPr="000914DD" w:rsidRDefault="005050E3" w:rsidP="006A7D65">
    <w:pPr>
      <w:pStyle w:val="Fuzeile"/>
      <w:tabs>
        <w:tab w:val="clear" w:pos="9072"/>
        <w:tab w:val="right" w:pos="10065"/>
      </w:tabs>
      <w:ind w:right="-993"/>
      <w:jc w:val="center"/>
      <w:rPr>
        <w:sz w:val="8"/>
      </w:rPr>
    </w:pPr>
    <w:r>
      <w:rPr>
        <w:sz w:val="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E1572" w14:textId="77777777" w:rsidR="003D6212" w:rsidRDefault="003D6212">
      <w:r>
        <w:separator/>
      </w:r>
    </w:p>
  </w:footnote>
  <w:footnote w:type="continuationSeparator" w:id="0">
    <w:p w14:paraId="157CF504" w14:textId="77777777" w:rsidR="003D6212" w:rsidRDefault="003D62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1"/>
      <w:tblW w:w="15173" w:type="dxa"/>
      <w:tblInd w:w="-8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28"/>
      <w:gridCol w:w="9645"/>
    </w:tblGrid>
    <w:tr w:rsidR="00DA38AE" w:rsidRPr="00D30911" w14:paraId="3D6C1E33" w14:textId="77777777" w:rsidTr="0034487D">
      <w:tc>
        <w:tcPr>
          <w:tcW w:w="5528" w:type="dxa"/>
        </w:tcPr>
        <w:p w14:paraId="1C77A50C" w14:textId="77777777" w:rsidR="00DA38AE" w:rsidRPr="00D30911" w:rsidRDefault="00DA38AE" w:rsidP="00DA38AE">
          <w:pPr>
            <w:tabs>
              <w:tab w:val="center" w:pos="4536"/>
              <w:tab w:val="right" w:pos="9072"/>
            </w:tabs>
            <w:rPr>
              <w:rFonts w:eastAsia="Times New Roman" w:cs="Times New Roman"/>
              <w:b/>
              <w:bCs/>
              <w:lang w:eastAsia="de-DE"/>
            </w:rPr>
          </w:pPr>
          <w:r w:rsidRPr="00D30911">
            <w:rPr>
              <w:rFonts w:eastAsia="Times New Roman" w:cs="Times New Roman"/>
              <w:b/>
              <w:bCs/>
              <w:lang w:eastAsia="de-DE"/>
            </w:rPr>
            <w:t>Deutsche Kinemathek</w:t>
          </w:r>
        </w:p>
        <w:p w14:paraId="35037961" w14:textId="17778A68" w:rsidR="00DA38AE" w:rsidRPr="00D30911" w:rsidRDefault="0070703D" w:rsidP="00DA38AE">
          <w:pPr>
            <w:tabs>
              <w:tab w:val="center" w:pos="4536"/>
              <w:tab w:val="right" w:pos="9072"/>
            </w:tabs>
            <w:rPr>
              <w:rFonts w:eastAsia="Times New Roman" w:cs="Times New Roman"/>
              <w:b/>
              <w:bCs/>
              <w:lang w:eastAsia="de-DE"/>
            </w:rPr>
          </w:pPr>
          <w:r>
            <w:rPr>
              <w:rFonts w:eastAsia="Times New Roman" w:cs="Times New Roman"/>
              <w:b/>
              <w:bCs/>
              <w:lang w:eastAsia="de-DE"/>
            </w:rPr>
            <w:t>öffentliche Ausschreibung</w:t>
          </w:r>
        </w:p>
        <w:p w14:paraId="615444AB" w14:textId="5065FF97" w:rsidR="00DA38AE" w:rsidRPr="007C3A49" w:rsidRDefault="00DA38AE" w:rsidP="00DA38AE">
          <w:pPr>
            <w:tabs>
              <w:tab w:val="center" w:pos="4536"/>
              <w:tab w:val="right" w:pos="9072"/>
            </w:tabs>
            <w:rPr>
              <w:rFonts w:eastAsia="Times New Roman" w:cs="Times New Roman"/>
              <w:b/>
              <w:bCs/>
              <w:lang w:eastAsia="de-DE"/>
            </w:rPr>
          </w:pPr>
          <w:r w:rsidRPr="007C3A49">
            <w:rPr>
              <w:rFonts w:eastAsia="Times New Roman" w:cs="Times New Roman"/>
              <w:b/>
              <w:bCs/>
              <w:lang w:eastAsia="de-DE"/>
            </w:rPr>
            <w:t xml:space="preserve">Anlage </w:t>
          </w:r>
          <w:r w:rsidRPr="007C3A49">
            <w:rPr>
              <w:rFonts w:cs="Times New Roman"/>
              <w:b/>
              <w:bCs/>
              <w:lang w:eastAsia="de-DE"/>
            </w:rPr>
            <w:t>1</w:t>
          </w:r>
          <w:r w:rsidR="006C5A43" w:rsidRPr="007C3A49">
            <w:rPr>
              <w:rFonts w:cs="Times New Roman"/>
              <w:b/>
              <w:bCs/>
              <w:lang w:eastAsia="de-DE"/>
            </w:rPr>
            <w:t>2</w:t>
          </w:r>
        </w:p>
      </w:tc>
      <w:tc>
        <w:tcPr>
          <w:tcW w:w="9645" w:type="dxa"/>
        </w:tcPr>
        <w:p w14:paraId="78DB4A6E" w14:textId="0EB87ECE" w:rsidR="00DA38AE" w:rsidRPr="00D30911" w:rsidRDefault="006C5A43" w:rsidP="00DA38AE">
          <w:pPr>
            <w:tabs>
              <w:tab w:val="center" w:pos="4536"/>
              <w:tab w:val="right" w:pos="9072"/>
            </w:tabs>
            <w:jc w:val="right"/>
            <w:rPr>
              <w:rFonts w:eastAsia="Times New Roman" w:cs="Times New Roman"/>
              <w:b/>
              <w:bCs/>
              <w:lang w:eastAsia="de-DE"/>
            </w:rPr>
          </w:pPr>
          <w:r>
            <w:rPr>
              <w:rFonts w:eastAsia="Times New Roman" w:cs="Times New Roman"/>
              <w:b/>
              <w:bCs/>
              <w:lang w:eastAsia="de-DE"/>
            </w:rPr>
            <w:t>Umzug Bundesarchiv</w:t>
          </w:r>
        </w:p>
        <w:p w14:paraId="0FC356E6" w14:textId="5FA818BF" w:rsidR="00DA38AE" w:rsidRPr="00D30911" w:rsidRDefault="00DA38AE" w:rsidP="00DA38AE">
          <w:pPr>
            <w:tabs>
              <w:tab w:val="center" w:pos="4536"/>
              <w:tab w:val="right" w:pos="9072"/>
            </w:tabs>
            <w:jc w:val="right"/>
            <w:rPr>
              <w:rFonts w:eastAsia="Times New Roman" w:cs="Times New Roman"/>
              <w:b/>
              <w:bCs/>
              <w:lang w:eastAsia="de-DE"/>
            </w:rPr>
          </w:pPr>
          <w:r>
            <w:rPr>
              <w:rFonts w:cs="Times New Roman"/>
              <w:b/>
              <w:bCs/>
              <w:lang w:eastAsia="de-DE"/>
            </w:rPr>
            <w:t>Eigenerklärung Nachunternehmerliste</w:t>
          </w:r>
        </w:p>
        <w:p w14:paraId="53E96FA0" w14:textId="14F8CAC0" w:rsidR="00DA38AE" w:rsidRPr="00D30911" w:rsidRDefault="00DA38AE" w:rsidP="00DA38AE">
          <w:pPr>
            <w:tabs>
              <w:tab w:val="center" w:pos="4536"/>
              <w:tab w:val="right" w:pos="9072"/>
            </w:tabs>
            <w:jc w:val="right"/>
            <w:rPr>
              <w:rFonts w:eastAsia="Times New Roman" w:cs="Times New Roman"/>
              <w:sz w:val="16"/>
              <w:szCs w:val="16"/>
              <w:lang w:eastAsia="de-DE"/>
            </w:rPr>
          </w:pPr>
          <w:r w:rsidRPr="00D30911">
            <w:rPr>
              <w:rFonts w:eastAsia="Times New Roman" w:cs="Times New Roman"/>
              <w:sz w:val="16"/>
              <w:szCs w:val="16"/>
              <w:lang w:eastAsia="de-DE"/>
            </w:rPr>
            <w:t xml:space="preserve">Stand </w:t>
          </w:r>
          <w:r w:rsidR="00513074">
            <w:rPr>
              <w:rFonts w:eastAsia="Times New Roman" w:cs="Times New Roman"/>
              <w:sz w:val="16"/>
              <w:szCs w:val="16"/>
              <w:lang w:eastAsia="de-DE"/>
            </w:rPr>
            <w:t>Juni</w:t>
          </w:r>
          <w:r w:rsidRPr="00D30911">
            <w:rPr>
              <w:rFonts w:eastAsia="Times New Roman" w:cs="Times New Roman"/>
              <w:sz w:val="16"/>
              <w:szCs w:val="16"/>
              <w:lang w:eastAsia="de-DE"/>
            </w:rPr>
            <w:t xml:space="preserve"> 2026</w:t>
          </w:r>
        </w:p>
      </w:tc>
    </w:tr>
  </w:tbl>
  <w:p w14:paraId="0BAAC6BB" w14:textId="3F28B9E6" w:rsidR="00FE004B" w:rsidRPr="006B4974" w:rsidRDefault="0034487D" w:rsidP="0034487D">
    <w:pPr>
      <w:tabs>
        <w:tab w:val="center" w:pos="4536"/>
        <w:tab w:val="right" w:pos="9072"/>
      </w:tabs>
      <w:rPr>
        <w:rFonts w:ascii="Scto Grotesk A Regular" w:hAnsi="Scto Grotesk A Regular"/>
      </w:rPr>
    </w:pPr>
    <w:r>
      <w:rPr>
        <w:rFonts w:ascii="Scto Grotesk A Regular" w:hAnsi="Scto Grotesk A Regular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87071CB" wp14:editId="3D7CE7CA">
              <wp:simplePos x="0" y="0"/>
              <wp:positionH relativeFrom="column">
                <wp:posOffset>-656590</wp:posOffset>
              </wp:positionH>
              <wp:positionV relativeFrom="paragraph">
                <wp:posOffset>64135</wp:posOffset>
              </wp:positionV>
              <wp:extent cx="10680700" cy="6350"/>
              <wp:effectExtent l="0" t="0" r="25400" b="31750"/>
              <wp:wrapNone/>
              <wp:docPr id="2101623906" name="Gerader Verbinde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10680700" cy="635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7BAC4E8" id="Gerader Verbinder 3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1.7pt,5.05pt" to="789.3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" strokecolor="black [3213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714811"/>
    <w:multiLevelType w:val="hybridMultilevel"/>
    <w:tmpl w:val="F0A22464"/>
    <w:lvl w:ilvl="0" w:tplc="0407000F">
      <w:start w:val="1"/>
      <w:numFmt w:val="decimal"/>
      <w:lvlText w:val="%1."/>
      <w:lvlJc w:val="left"/>
      <w:pPr>
        <w:ind w:left="1069" w:hanging="360"/>
      </w:pPr>
    </w:lvl>
    <w:lvl w:ilvl="1" w:tplc="04070019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BD47D66"/>
    <w:multiLevelType w:val="hybridMultilevel"/>
    <w:tmpl w:val="19063950"/>
    <w:lvl w:ilvl="0" w:tplc="A206392A">
      <w:start w:val="7"/>
      <w:numFmt w:val="bullet"/>
      <w:lvlText w:val="&gt;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BF5113"/>
    <w:multiLevelType w:val="hybridMultilevel"/>
    <w:tmpl w:val="9FEA6890"/>
    <w:lvl w:ilvl="0" w:tplc="03BE00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45192277">
    <w:abstractNumId w:val="1"/>
  </w:num>
  <w:num w:numId="2" w16cid:durableId="1489591894">
    <w:abstractNumId w:val="0"/>
  </w:num>
  <w:num w:numId="3" w16cid:durableId="1300651259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4DD"/>
    <w:rsid w:val="0000121E"/>
    <w:rsid w:val="00004E99"/>
    <w:rsid w:val="00006344"/>
    <w:rsid w:val="00010B24"/>
    <w:rsid w:val="00011593"/>
    <w:rsid w:val="00016A42"/>
    <w:rsid w:val="000217A5"/>
    <w:rsid w:val="00026DAE"/>
    <w:rsid w:val="00031DCB"/>
    <w:rsid w:val="00043B9F"/>
    <w:rsid w:val="00043DB0"/>
    <w:rsid w:val="000450F5"/>
    <w:rsid w:val="00046FEC"/>
    <w:rsid w:val="0005017D"/>
    <w:rsid w:val="00052ECE"/>
    <w:rsid w:val="00057F26"/>
    <w:rsid w:val="00061C69"/>
    <w:rsid w:val="000661AA"/>
    <w:rsid w:val="0006685F"/>
    <w:rsid w:val="00071CCE"/>
    <w:rsid w:val="0007211F"/>
    <w:rsid w:val="00072D43"/>
    <w:rsid w:val="0007327C"/>
    <w:rsid w:val="000732D3"/>
    <w:rsid w:val="0007416E"/>
    <w:rsid w:val="000751B2"/>
    <w:rsid w:val="00075C6E"/>
    <w:rsid w:val="0008436E"/>
    <w:rsid w:val="00087726"/>
    <w:rsid w:val="000914DD"/>
    <w:rsid w:val="000932B1"/>
    <w:rsid w:val="00095CA3"/>
    <w:rsid w:val="00096EAE"/>
    <w:rsid w:val="00097E1E"/>
    <w:rsid w:val="000A0F1E"/>
    <w:rsid w:val="000A1E99"/>
    <w:rsid w:val="000A25CE"/>
    <w:rsid w:val="000A3A5E"/>
    <w:rsid w:val="000A7704"/>
    <w:rsid w:val="000A7C6A"/>
    <w:rsid w:val="000B0C00"/>
    <w:rsid w:val="000B4EA5"/>
    <w:rsid w:val="000C1AB8"/>
    <w:rsid w:val="000C4652"/>
    <w:rsid w:val="000C6190"/>
    <w:rsid w:val="000D1CBB"/>
    <w:rsid w:val="000D3495"/>
    <w:rsid w:val="000D54CA"/>
    <w:rsid w:val="000D5BDD"/>
    <w:rsid w:val="000E0CCA"/>
    <w:rsid w:val="000E3CDF"/>
    <w:rsid w:val="000E61FE"/>
    <w:rsid w:val="000E7D69"/>
    <w:rsid w:val="000F10AA"/>
    <w:rsid w:val="000F7CA3"/>
    <w:rsid w:val="00104127"/>
    <w:rsid w:val="00106566"/>
    <w:rsid w:val="00110743"/>
    <w:rsid w:val="00111308"/>
    <w:rsid w:val="00113529"/>
    <w:rsid w:val="00113D6F"/>
    <w:rsid w:val="00116C71"/>
    <w:rsid w:val="00117567"/>
    <w:rsid w:val="00117B5F"/>
    <w:rsid w:val="001221D9"/>
    <w:rsid w:val="00124503"/>
    <w:rsid w:val="00126F33"/>
    <w:rsid w:val="00127172"/>
    <w:rsid w:val="001322B6"/>
    <w:rsid w:val="001353AB"/>
    <w:rsid w:val="00135930"/>
    <w:rsid w:val="00140F10"/>
    <w:rsid w:val="00146A8F"/>
    <w:rsid w:val="00151078"/>
    <w:rsid w:val="00153B89"/>
    <w:rsid w:val="00156420"/>
    <w:rsid w:val="0015765A"/>
    <w:rsid w:val="001602BE"/>
    <w:rsid w:val="00163512"/>
    <w:rsid w:val="00166389"/>
    <w:rsid w:val="00166F54"/>
    <w:rsid w:val="00172C88"/>
    <w:rsid w:val="00176A5A"/>
    <w:rsid w:val="00183B0C"/>
    <w:rsid w:val="001866AF"/>
    <w:rsid w:val="00191D40"/>
    <w:rsid w:val="00192B30"/>
    <w:rsid w:val="001A1A3C"/>
    <w:rsid w:val="001A2F98"/>
    <w:rsid w:val="001A4580"/>
    <w:rsid w:val="001A50A6"/>
    <w:rsid w:val="001A6178"/>
    <w:rsid w:val="001A676A"/>
    <w:rsid w:val="001A75B6"/>
    <w:rsid w:val="001B4BE8"/>
    <w:rsid w:val="001B6CBF"/>
    <w:rsid w:val="001B6D41"/>
    <w:rsid w:val="001C60F3"/>
    <w:rsid w:val="001E4FDD"/>
    <w:rsid w:val="001E71F5"/>
    <w:rsid w:val="001E76C8"/>
    <w:rsid w:val="001E77FF"/>
    <w:rsid w:val="001F0098"/>
    <w:rsid w:val="001F5130"/>
    <w:rsid w:val="001F5E05"/>
    <w:rsid w:val="001F732F"/>
    <w:rsid w:val="00205B66"/>
    <w:rsid w:val="00207C31"/>
    <w:rsid w:val="00210C20"/>
    <w:rsid w:val="00211E44"/>
    <w:rsid w:val="00215866"/>
    <w:rsid w:val="002229FA"/>
    <w:rsid w:val="00222B0E"/>
    <w:rsid w:val="002237DB"/>
    <w:rsid w:val="00227954"/>
    <w:rsid w:val="00250353"/>
    <w:rsid w:val="00255264"/>
    <w:rsid w:val="002603D9"/>
    <w:rsid w:val="002617DD"/>
    <w:rsid w:val="002730E5"/>
    <w:rsid w:val="00274507"/>
    <w:rsid w:val="00277B77"/>
    <w:rsid w:val="00280F6F"/>
    <w:rsid w:val="00287A4C"/>
    <w:rsid w:val="00291A72"/>
    <w:rsid w:val="002942BC"/>
    <w:rsid w:val="002963A8"/>
    <w:rsid w:val="002A0489"/>
    <w:rsid w:val="002B0644"/>
    <w:rsid w:val="002B1F9D"/>
    <w:rsid w:val="002B4F80"/>
    <w:rsid w:val="002B74D9"/>
    <w:rsid w:val="002D4F3A"/>
    <w:rsid w:val="002F5E76"/>
    <w:rsid w:val="002F65B0"/>
    <w:rsid w:val="00305903"/>
    <w:rsid w:val="0030746F"/>
    <w:rsid w:val="003079AE"/>
    <w:rsid w:val="00310804"/>
    <w:rsid w:val="0031218D"/>
    <w:rsid w:val="0032008D"/>
    <w:rsid w:val="003214D9"/>
    <w:rsid w:val="003235B5"/>
    <w:rsid w:val="00337D9B"/>
    <w:rsid w:val="0034487D"/>
    <w:rsid w:val="00345E40"/>
    <w:rsid w:val="003502D6"/>
    <w:rsid w:val="003622D6"/>
    <w:rsid w:val="0036669B"/>
    <w:rsid w:val="0037155E"/>
    <w:rsid w:val="0037474E"/>
    <w:rsid w:val="00374B1E"/>
    <w:rsid w:val="003830F7"/>
    <w:rsid w:val="00386A5A"/>
    <w:rsid w:val="00395AF3"/>
    <w:rsid w:val="0039790C"/>
    <w:rsid w:val="003A0AA3"/>
    <w:rsid w:val="003A16EF"/>
    <w:rsid w:val="003A439C"/>
    <w:rsid w:val="003B384E"/>
    <w:rsid w:val="003C0148"/>
    <w:rsid w:val="003C183F"/>
    <w:rsid w:val="003C1966"/>
    <w:rsid w:val="003C259C"/>
    <w:rsid w:val="003C26E6"/>
    <w:rsid w:val="003C4C87"/>
    <w:rsid w:val="003C50AA"/>
    <w:rsid w:val="003C65D6"/>
    <w:rsid w:val="003D175B"/>
    <w:rsid w:val="003D1F7E"/>
    <w:rsid w:val="003D1FCB"/>
    <w:rsid w:val="003D6212"/>
    <w:rsid w:val="003D7A21"/>
    <w:rsid w:val="003D7D8C"/>
    <w:rsid w:val="003E378C"/>
    <w:rsid w:val="003E7B49"/>
    <w:rsid w:val="003F055C"/>
    <w:rsid w:val="003F4F0E"/>
    <w:rsid w:val="003F7257"/>
    <w:rsid w:val="003F7830"/>
    <w:rsid w:val="00401AC1"/>
    <w:rsid w:val="00406874"/>
    <w:rsid w:val="004131EA"/>
    <w:rsid w:val="00414912"/>
    <w:rsid w:val="00425220"/>
    <w:rsid w:val="004323E3"/>
    <w:rsid w:val="00432B53"/>
    <w:rsid w:val="00433531"/>
    <w:rsid w:val="00434559"/>
    <w:rsid w:val="00434B4F"/>
    <w:rsid w:val="00436B6B"/>
    <w:rsid w:val="00441384"/>
    <w:rsid w:val="004518AF"/>
    <w:rsid w:val="00452720"/>
    <w:rsid w:val="00456F57"/>
    <w:rsid w:val="00457C00"/>
    <w:rsid w:val="00460D9F"/>
    <w:rsid w:val="004635DA"/>
    <w:rsid w:val="004651AB"/>
    <w:rsid w:val="004665E8"/>
    <w:rsid w:val="004715BD"/>
    <w:rsid w:val="00471D41"/>
    <w:rsid w:val="00475B24"/>
    <w:rsid w:val="004768F1"/>
    <w:rsid w:val="004775BC"/>
    <w:rsid w:val="00480066"/>
    <w:rsid w:val="00480CF8"/>
    <w:rsid w:val="00483278"/>
    <w:rsid w:val="00484E20"/>
    <w:rsid w:val="0049208F"/>
    <w:rsid w:val="004924C8"/>
    <w:rsid w:val="00494F12"/>
    <w:rsid w:val="004A3B88"/>
    <w:rsid w:val="004A7BD2"/>
    <w:rsid w:val="004A7C3F"/>
    <w:rsid w:val="004B0A60"/>
    <w:rsid w:val="004B0F28"/>
    <w:rsid w:val="004B6402"/>
    <w:rsid w:val="004B65A5"/>
    <w:rsid w:val="004C017D"/>
    <w:rsid w:val="004C1BA9"/>
    <w:rsid w:val="004D7BE5"/>
    <w:rsid w:val="004F2D77"/>
    <w:rsid w:val="005050E3"/>
    <w:rsid w:val="005078CF"/>
    <w:rsid w:val="00512767"/>
    <w:rsid w:val="00512B33"/>
    <w:rsid w:val="00513074"/>
    <w:rsid w:val="005159B1"/>
    <w:rsid w:val="00515BF2"/>
    <w:rsid w:val="00530608"/>
    <w:rsid w:val="00535305"/>
    <w:rsid w:val="00535E5F"/>
    <w:rsid w:val="0054419C"/>
    <w:rsid w:val="005516F8"/>
    <w:rsid w:val="00552A7E"/>
    <w:rsid w:val="005552D0"/>
    <w:rsid w:val="00562BDA"/>
    <w:rsid w:val="00572A12"/>
    <w:rsid w:val="00573C46"/>
    <w:rsid w:val="00573ED8"/>
    <w:rsid w:val="0057704A"/>
    <w:rsid w:val="005774D1"/>
    <w:rsid w:val="00582F02"/>
    <w:rsid w:val="00586E92"/>
    <w:rsid w:val="00594C2D"/>
    <w:rsid w:val="005A2577"/>
    <w:rsid w:val="005A2FE6"/>
    <w:rsid w:val="005B315F"/>
    <w:rsid w:val="005B5A84"/>
    <w:rsid w:val="005B691B"/>
    <w:rsid w:val="005C30B3"/>
    <w:rsid w:val="005C45CB"/>
    <w:rsid w:val="005C6D45"/>
    <w:rsid w:val="005C7DD4"/>
    <w:rsid w:val="005D14FB"/>
    <w:rsid w:val="005E181A"/>
    <w:rsid w:val="005E1854"/>
    <w:rsid w:val="005E210F"/>
    <w:rsid w:val="005E218D"/>
    <w:rsid w:val="005E6F58"/>
    <w:rsid w:val="005F099C"/>
    <w:rsid w:val="005F5ADF"/>
    <w:rsid w:val="00601CC5"/>
    <w:rsid w:val="00602FC5"/>
    <w:rsid w:val="00612395"/>
    <w:rsid w:val="00612537"/>
    <w:rsid w:val="00614805"/>
    <w:rsid w:val="00614B28"/>
    <w:rsid w:val="0062094D"/>
    <w:rsid w:val="00621948"/>
    <w:rsid w:val="00625E5D"/>
    <w:rsid w:val="00630223"/>
    <w:rsid w:val="00631AFE"/>
    <w:rsid w:val="00632598"/>
    <w:rsid w:val="006334C4"/>
    <w:rsid w:val="00637D49"/>
    <w:rsid w:val="0064204A"/>
    <w:rsid w:val="00654D02"/>
    <w:rsid w:val="0065762E"/>
    <w:rsid w:val="00657F4D"/>
    <w:rsid w:val="006605EF"/>
    <w:rsid w:val="00675CAB"/>
    <w:rsid w:val="006806E7"/>
    <w:rsid w:val="00680A71"/>
    <w:rsid w:val="00683456"/>
    <w:rsid w:val="006834C2"/>
    <w:rsid w:val="006863E3"/>
    <w:rsid w:val="00691F81"/>
    <w:rsid w:val="006A197C"/>
    <w:rsid w:val="006A2862"/>
    <w:rsid w:val="006A3F51"/>
    <w:rsid w:val="006A47B4"/>
    <w:rsid w:val="006A505F"/>
    <w:rsid w:val="006A6C06"/>
    <w:rsid w:val="006A7D65"/>
    <w:rsid w:val="006B4974"/>
    <w:rsid w:val="006C3A48"/>
    <w:rsid w:val="006C5A43"/>
    <w:rsid w:val="006D4A4A"/>
    <w:rsid w:val="006D537C"/>
    <w:rsid w:val="006E4F7D"/>
    <w:rsid w:val="006E6138"/>
    <w:rsid w:val="006E6E2A"/>
    <w:rsid w:val="006F1018"/>
    <w:rsid w:val="006F1983"/>
    <w:rsid w:val="006F2381"/>
    <w:rsid w:val="006F47B3"/>
    <w:rsid w:val="0070703D"/>
    <w:rsid w:val="00722758"/>
    <w:rsid w:val="007252A3"/>
    <w:rsid w:val="00726891"/>
    <w:rsid w:val="00726A3E"/>
    <w:rsid w:val="007303C0"/>
    <w:rsid w:val="00731CA0"/>
    <w:rsid w:val="00746516"/>
    <w:rsid w:val="00750E7C"/>
    <w:rsid w:val="0075142E"/>
    <w:rsid w:val="00755949"/>
    <w:rsid w:val="007647AF"/>
    <w:rsid w:val="00767928"/>
    <w:rsid w:val="00771DA2"/>
    <w:rsid w:val="00772EED"/>
    <w:rsid w:val="00774037"/>
    <w:rsid w:val="00781AB5"/>
    <w:rsid w:val="00787D43"/>
    <w:rsid w:val="007962AA"/>
    <w:rsid w:val="00797FCB"/>
    <w:rsid w:val="007B0D59"/>
    <w:rsid w:val="007B6B1A"/>
    <w:rsid w:val="007C303F"/>
    <w:rsid w:val="007C3A49"/>
    <w:rsid w:val="007C524D"/>
    <w:rsid w:val="007C730C"/>
    <w:rsid w:val="007C7AB1"/>
    <w:rsid w:val="007D05EB"/>
    <w:rsid w:val="007D7F8A"/>
    <w:rsid w:val="007E4696"/>
    <w:rsid w:val="0080050F"/>
    <w:rsid w:val="00802DED"/>
    <w:rsid w:val="00812364"/>
    <w:rsid w:val="00813C1C"/>
    <w:rsid w:val="00815F76"/>
    <w:rsid w:val="00816F52"/>
    <w:rsid w:val="00816FBC"/>
    <w:rsid w:val="00821B5A"/>
    <w:rsid w:val="00822CAD"/>
    <w:rsid w:val="00832EE6"/>
    <w:rsid w:val="00843E02"/>
    <w:rsid w:val="00851917"/>
    <w:rsid w:val="00853458"/>
    <w:rsid w:val="008538DD"/>
    <w:rsid w:val="008552B9"/>
    <w:rsid w:val="00857616"/>
    <w:rsid w:val="00861108"/>
    <w:rsid w:val="00861523"/>
    <w:rsid w:val="00861AC2"/>
    <w:rsid w:val="008656A0"/>
    <w:rsid w:val="00867159"/>
    <w:rsid w:val="00867566"/>
    <w:rsid w:val="008741A6"/>
    <w:rsid w:val="00880033"/>
    <w:rsid w:val="008862DC"/>
    <w:rsid w:val="00890FBF"/>
    <w:rsid w:val="008B6B67"/>
    <w:rsid w:val="008C05B7"/>
    <w:rsid w:val="008C07F3"/>
    <w:rsid w:val="008C3995"/>
    <w:rsid w:val="008D0C1E"/>
    <w:rsid w:val="008D0DC1"/>
    <w:rsid w:val="008D4EB1"/>
    <w:rsid w:val="008E52D4"/>
    <w:rsid w:val="008E55DD"/>
    <w:rsid w:val="008E58A2"/>
    <w:rsid w:val="008F101A"/>
    <w:rsid w:val="008F1C66"/>
    <w:rsid w:val="008F23E0"/>
    <w:rsid w:val="008F329C"/>
    <w:rsid w:val="009021AD"/>
    <w:rsid w:val="00907409"/>
    <w:rsid w:val="009129E7"/>
    <w:rsid w:val="00914352"/>
    <w:rsid w:val="00914C04"/>
    <w:rsid w:val="00927F7B"/>
    <w:rsid w:val="0093450D"/>
    <w:rsid w:val="009409AE"/>
    <w:rsid w:val="009431E0"/>
    <w:rsid w:val="0094550F"/>
    <w:rsid w:val="00960CA5"/>
    <w:rsid w:val="00966754"/>
    <w:rsid w:val="00970DA6"/>
    <w:rsid w:val="00971BAC"/>
    <w:rsid w:val="00973471"/>
    <w:rsid w:val="00973DE7"/>
    <w:rsid w:val="00974821"/>
    <w:rsid w:val="00974FF2"/>
    <w:rsid w:val="00976E1E"/>
    <w:rsid w:val="009944A1"/>
    <w:rsid w:val="009962B8"/>
    <w:rsid w:val="009A0902"/>
    <w:rsid w:val="009A61CF"/>
    <w:rsid w:val="009A66A9"/>
    <w:rsid w:val="009A705C"/>
    <w:rsid w:val="009B1587"/>
    <w:rsid w:val="009C097F"/>
    <w:rsid w:val="009C3E53"/>
    <w:rsid w:val="009C43EC"/>
    <w:rsid w:val="009D1156"/>
    <w:rsid w:val="009D2B76"/>
    <w:rsid w:val="009D3C20"/>
    <w:rsid w:val="009D5617"/>
    <w:rsid w:val="009E0CB8"/>
    <w:rsid w:val="009E7929"/>
    <w:rsid w:val="009F147D"/>
    <w:rsid w:val="009F3FD4"/>
    <w:rsid w:val="009F7F63"/>
    <w:rsid w:val="00A07527"/>
    <w:rsid w:val="00A121C3"/>
    <w:rsid w:val="00A1304C"/>
    <w:rsid w:val="00A21D07"/>
    <w:rsid w:val="00A22C6F"/>
    <w:rsid w:val="00A25B57"/>
    <w:rsid w:val="00A272CF"/>
    <w:rsid w:val="00A313B5"/>
    <w:rsid w:val="00A32312"/>
    <w:rsid w:val="00A32A2B"/>
    <w:rsid w:val="00A42BA9"/>
    <w:rsid w:val="00A611AE"/>
    <w:rsid w:val="00A61D7B"/>
    <w:rsid w:val="00A62FED"/>
    <w:rsid w:val="00A634B0"/>
    <w:rsid w:val="00A63BD7"/>
    <w:rsid w:val="00A63DEC"/>
    <w:rsid w:val="00A7479F"/>
    <w:rsid w:val="00A80115"/>
    <w:rsid w:val="00A80D57"/>
    <w:rsid w:val="00A821D0"/>
    <w:rsid w:val="00A8337E"/>
    <w:rsid w:val="00A860F6"/>
    <w:rsid w:val="00A91F03"/>
    <w:rsid w:val="00A95047"/>
    <w:rsid w:val="00A95BE9"/>
    <w:rsid w:val="00AA2450"/>
    <w:rsid w:val="00AA2F44"/>
    <w:rsid w:val="00AA5215"/>
    <w:rsid w:val="00AA6BA8"/>
    <w:rsid w:val="00AB00F4"/>
    <w:rsid w:val="00AB290E"/>
    <w:rsid w:val="00AC16A3"/>
    <w:rsid w:val="00AD4FCE"/>
    <w:rsid w:val="00AE0D6E"/>
    <w:rsid w:val="00AE59E8"/>
    <w:rsid w:val="00AE6BD2"/>
    <w:rsid w:val="00AF3416"/>
    <w:rsid w:val="00AF34E9"/>
    <w:rsid w:val="00B025F0"/>
    <w:rsid w:val="00B05B8E"/>
    <w:rsid w:val="00B10C28"/>
    <w:rsid w:val="00B14177"/>
    <w:rsid w:val="00B1437A"/>
    <w:rsid w:val="00B16A87"/>
    <w:rsid w:val="00B20E2D"/>
    <w:rsid w:val="00B2401C"/>
    <w:rsid w:val="00B2502C"/>
    <w:rsid w:val="00B27960"/>
    <w:rsid w:val="00B3218E"/>
    <w:rsid w:val="00B45B58"/>
    <w:rsid w:val="00B5047C"/>
    <w:rsid w:val="00B536E2"/>
    <w:rsid w:val="00B53A8D"/>
    <w:rsid w:val="00B55270"/>
    <w:rsid w:val="00B61AA5"/>
    <w:rsid w:val="00B61FF3"/>
    <w:rsid w:val="00B6270E"/>
    <w:rsid w:val="00B64318"/>
    <w:rsid w:val="00B826FC"/>
    <w:rsid w:val="00B83986"/>
    <w:rsid w:val="00B847DE"/>
    <w:rsid w:val="00B92713"/>
    <w:rsid w:val="00B94C90"/>
    <w:rsid w:val="00BA3507"/>
    <w:rsid w:val="00BA3864"/>
    <w:rsid w:val="00BA5BBF"/>
    <w:rsid w:val="00BA665C"/>
    <w:rsid w:val="00BA68D9"/>
    <w:rsid w:val="00BC5A20"/>
    <w:rsid w:val="00BD2EA0"/>
    <w:rsid w:val="00BD5115"/>
    <w:rsid w:val="00BF03F3"/>
    <w:rsid w:val="00BF1CD3"/>
    <w:rsid w:val="00BF2B56"/>
    <w:rsid w:val="00BF5232"/>
    <w:rsid w:val="00C065F5"/>
    <w:rsid w:val="00C10AC0"/>
    <w:rsid w:val="00C16BBD"/>
    <w:rsid w:val="00C1731A"/>
    <w:rsid w:val="00C215C5"/>
    <w:rsid w:val="00C25220"/>
    <w:rsid w:val="00C25BB5"/>
    <w:rsid w:val="00C34113"/>
    <w:rsid w:val="00C3640B"/>
    <w:rsid w:val="00C40EB3"/>
    <w:rsid w:val="00C46CA1"/>
    <w:rsid w:val="00C51341"/>
    <w:rsid w:val="00C56AD3"/>
    <w:rsid w:val="00C57C87"/>
    <w:rsid w:val="00C60C46"/>
    <w:rsid w:val="00C630E2"/>
    <w:rsid w:val="00C6632B"/>
    <w:rsid w:val="00C7190B"/>
    <w:rsid w:val="00C81140"/>
    <w:rsid w:val="00C83023"/>
    <w:rsid w:val="00C8458F"/>
    <w:rsid w:val="00CA07CD"/>
    <w:rsid w:val="00CA1C27"/>
    <w:rsid w:val="00CA3A9E"/>
    <w:rsid w:val="00CA69B6"/>
    <w:rsid w:val="00CB0259"/>
    <w:rsid w:val="00CB3A5E"/>
    <w:rsid w:val="00CB6413"/>
    <w:rsid w:val="00CB6E1F"/>
    <w:rsid w:val="00CB7FC1"/>
    <w:rsid w:val="00CC15FD"/>
    <w:rsid w:val="00CC40C8"/>
    <w:rsid w:val="00CC5014"/>
    <w:rsid w:val="00CD3D38"/>
    <w:rsid w:val="00CD4422"/>
    <w:rsid w:val="00CD56B4"/>
    <w:rsid w:val="00CD663D"/>
    <w:rsid w:val="00CE0236"/>
    <w:rsid w:val="00CE14AE"/>
    <w:rsid w:val="00CE451E"/>
    <w:rsid w:val="00CE66E2"/>
    <w:rsid w:val="00CE6907"/>
    <w:rsid w:val="00CF342F"/>
    <w:rsid w:val="00CF5F25"/>
    <w:rsid w:val="00D01291"/>
    <w:rsid w:val="00D02479"/>
    <w:rsid w:val="00D1043F"/>
    <w:rsid w:val="00D17241"/>
    <w:rsid w:val="00D17729"/>
    <w:rsid w:val="00D21A27"/>
    <w:rsid w:val="00D24F89"/>
    <w:rsid w:val="00D25420"/>
    <w:rsid w:val="00D365D8"/>
    <w:rsid w:val="00D369FE"/>
    <w:rsid w:val="00D445C5"/>
    <w:rsid w:val="00D447E8"/>
    <w:rsid w:val="00D47EE6"/>
    <w:rsid w:val="00D5089C"/>
    <w:rsid w:val="00D50ED5"/>
    <w:rsid w:val="00D524FB"/>
    <w:rsid w:val="00D527F2"/>
    <w:rsid w:val="00D53D98"/>
    <w:rsid w:val="00D56C62"/>
    <w:rsid w:val="00D579C1"/>
    <w:rsid w:val="00D60485"/>
    <w:rsid w:val="00D616AB"/>
    <w:rsid w:val="00D635D1"/>
    <w:rsid w:val="00D653AC"/>
    <w:rsid w:val="00D66EC2"/>
    <w:rsid w:val="00D721EF"/>
    <w:rsid w:val="00D72994"/>
    <w:rsid w:val="00D800DC"/>
    <w:rsid w:val="00D81123"/>
    <w:rsid w:val="00D85F41"/>
    <w:rsid w:val="00D86154"/>
    <w:rsid w:val="00D872E2"/>
    <w:rsid w:val="00D92DAA"/>
    <w:rsid w:val="00D93B01"/>
    <w:rsid w:val="00D96BB0"/>
    <w:rsid w:val="00DA271C"/>
    <w:rsid w:val="00DA38AE"/>
    <w:rsid w:val="00DA63C4"/>
    <w:rsid w:val="00DB0EF7"/>
    <w:rsid w:val="00DB35FB"/>
    <w:rsid w:val="00DB6A61"/>
    <w:rsid w:val="00DB6E6C"/>
    <w:rsid w:val="00DC5479"/>
    <w:rsid w:val="00DC7326"/>
    <w:rsid w:val="00DD1706"/>
    <w:rsid w:val="00DD5063"/>
    <w:rsid w:val="00DD7AEE"/>
    <w:rsid w:val="00DE6637"/>
    <w:rsid w:val="00DF16D6"/>
    <w:rsid w:val="00DF218E"/>
    <w:rsid w:val="00DF3B37"/>
    <w:rsid w:val="00DF40DD"/>
    <w:rsid w:val="00E05662"/>
    <w:rsid w:val="00E1019D"/>
    <w:rsid w:val="00E137C9"/>
    <w:rsid w:val="00E21E5E"/>
    <w:rsid w:val="00E25628"/>
    <w:rsid w:val="00E324F3"/>
    <w:rsid w:val="00E346F2"/>
    <w:rsid w:val="00E41F83"/>
    <w:rsid w:val="00E47435"/>
    <w:rsid w:val="00E52956"/>
    <w:rsid w:val="00E54B6B"/>
    <w:rsid w:val="00E640B2"/>
    <w:rsid w:val="00E65AE2"/>
    <w:rsid w:val="00E707F5"/>
    <w:rsid w:val="00E71E42"/>
    <w:rsid w:val="00E751F9"/>
    <w:rsid w:val="00E77678"/>
    <w:rsid w:val="00E80E63"/>
    <w:rsid w:val="00E811F0"/>
    <w:rsid w:val="00E81C64"/>
    <w:rsid w:val="00E8536E"/>
    <w:rsid w:val="00E9040A"/>
    <w:rsid w:val="00E90CDB"/>
    <w:rsid w:val="00E97DE4"/>
    <w:rsid w:val="00EA671F"/>
    <w:rsid w:val="00EA6F44"/>
    <w:rsid w:val="00EB239A"/>
    <w:rsid w:val="00EB2EC5"/>
    <w:rsid w:val="00EC0ACF"/>
    <w:rsid w:val="00EC4731"/>
    <w:rsid w:val="00EC69C5"/>
    <w:rsid w:val="00EC7AC4"/>
    <w:rsid w:val="00ED106A"/>
    <w:rsid w:val="00ED3AFE"/>
    <w:rsid w:val="00EE0127"/>
    <w:rsid w:val="00EE36A8"/>
    <w:rsid w:val="00EE36BF"/>
    <w:rsid w:val="00EF5FCD"/>
    <w:rsid w:val="00F03152"/>
    <w:rsid w:val="00F0386D"/>
    <w:rsid w:val="00F10A56"/>
    <w:rsid w:val="00F1157B"/>
    <w:rsid w:val="00F128FF"/>
    <w:rsid w:val="00F13C2F"/>
    <w:rsid w:val="00F16448"/>
    <w:rsid w:val="00F218BA"/>
    <w:rsid w:val="00F25335"/>
    <w:rsid w:val="00F30040"/>
    <w:rsid w:val="00F30388"/>
    <w:rsid w:val="00F338ED"/>
    <w:rsid w:val="00F37E97"/>
    <w:rsid w:val="00F40620"/>
    <w:rsid w:val="00F41180"/>
    <w:rsid w:val="00F41845"/>
    <w:rsid w:val="00F47FB7"/>
    <w:rsid w:val="00F55360"/>
    <w:rsid w:val="00F60F33"/>
    <w:rsid w:val="00F610E0"/>
    <w:rsid w:val="00F64C88"/>
    <w:rsid w:val="00F64DBA"/>
    <w:rsid w:val="00F73233"/>
    <w:rsid w:val="00F74ACA"/>
    <w:rsid w:val="00F75A7E"/>
    <w:rsid w:val="00F75DD4"/>
    <w:rsid w:val="00F773E1"/>
    <w:rsid w:val="00F8475F"/>
    <w:rsid w:val="00F87750"/>
    <w:rsid w:val="00F91851"/>
    <w:rsid w:val="00FA28CA"/>
    <w:rsid w:val="00FA6FA9"/>
    <w:rsid w:val="00FA70FA"/>
    <w:rsid w:val="00FA7BD2"/>
    <w:rsid w:val="00FB5E6C"/>
    <w:rsid w:val="00FB7E1A"/>
    <w:rsid w:val="00FC310E"/>
    <w:rsid w:val="00FC377C"/>
    <w:rsid w:val="00FC7728"/>
    <w:rsid w:val="00FD3873"/>
    <w:rsid w:val="00FD764D"/>
    <w:rsid w:val="00FD7844"/>
    <w:rsid w:val="00FE004B"/>
    <w:rsid w:val="00FE2238"/>
    <w:rsid w:val="00FF30DC"/>
    <w:rsid w:val="00FF5327"/>
    <w:rsid w:val="00FF64AB"/>
    <w:rsid w:val="00FF7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A6A247"/>
  <w15:chartTrackingRefBased/>
  <w15:docId w15:val="{D3D27F33-BD2C-475B-B9CE-B422A4015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0C20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pPr>
      <w:tabs>
        <w:tab w:val="left" w:pos="1560"/>
      </w:tabs>
      <w:ind w:left="1134" w:hanging="1134"/>
    </w:pPr>
  </w:style>
  <w:style w:type="paragraph" w:styleId="Textkrper-Einzug2">
    <w:name w:val="Body Text Indent 2"/>
    <w:basedOn w:val="Standard"/>
    <w:pPr>
      <w:tabs>
        <w:tab w:val="left" w:pos="1560"/>
      </w:tabs>
      <w:ind w:left="1560"/>
    </w:pPr>
  </w:style>
  <w:style w:type="paragraph" w:styleId="Textkrper-Einzug3">
    <w:name w:val="Body Text Indent 3"/>
    <w:basedOn w:val="Standard"/>
    <w:pPr>
      <w:tabs>
        <w:tab w:val="left" w:pos="1560"/>
      </w:tabs>
      <w:ind w:left="1560" w:hanging="1560"/>
    </w:pPr>
  </w:style>
  <w:style w:type="paragraph" w:styleId="Textkrper">
    <w:name w:val="Body Text"/>
    <w:basedOn w:val="Standard"/>
    <w:rPr>
      <w:b/>
    </w:rPr>
  </w:style>
  <w:style w:type="paragraph" w:styleId="Textkrper2">
    <w:name w:val="Body Text 2"/>
    <w:basedOn w:val="Standard"/>
    <w:rPr>
      <w:b/>
      <w:sz w:val="28"/>
    </w:rPr>
  </w:style>
  <w:style w:type="character" w:styleId="Hyperlink">
    <w:name w:val="Hyperlink"/>
    <w:rPr>
      <w:color w:val="0000FF"/>
      <w:u w:val="single"/>
    </w:rPr>
  </w:style>
  <w:style w:type="table" w:customStyle="1" w:styleId="Tabellengitternetz">
    <w:name w:val="Tabellengitternetz"/>
    <w:basedOn w:val="NormaleTabelle"/>
    <w:rsid w:val="00AB29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8F329C"/>
    <w:rPr>
      <w:rFonts w:ascii="Tahoma" w:hAnsi="Tahoma" w:cs="Tahoma"/>
      <w:sz w:val="16"/>
      <w:szCs w:val="16"/>
    </w:rPr>
  </w:style>
  <w:style w:type="paragraph" w:styleId="NurText">
    <w:name w:val="Plain Text"/>
    <w:basedOn w:val="Standard"/>
    <w:rsid w:val="001B6D41"/>
    <w:rPr>
      <w:rFonts w:ascii="Courier New" w:hAnsi="Courier New" w:cs="Courier New"/>
      <w:sz w:val="20"/>
    </w:rPr>
  </w:style>
  <w:style w:type="paragraph" w:styleId="Listenabsatz">
    <w:name w:val="List Paragraph"/>
    <w:basedOn w:val="Standard"/>
    <w:uiPriority w:val="34"/>
    <w:qFormat/>
    <w:rsid w:val="003D175B"/>
    <w:pPr>
      <w:ind w:left="708"/>
    </w:pPr>
  </w:style>
  <w:style w:type="character" w:styleId="Fett">
    <w:name w:val="Strong"/>
    <w:uiPriority w:val="22"/>
    <w:qFormat/>
    <w:rsid w:val="000217A5"/>
    <w:rPr>
      <w:b/>
      <w:bCs/>
    </w:rPr>
  </w:style>
  <w:style w:type="character" w:customStyle="1" w:styleId="FuzeileZchn">
    <w:name w:val="Fußzeile Zchn"/>
    <w:link w:val="Fuzeile"/>
    <w:rsid w:val="006A7D65"/>
    <w:rPr>
      <w:rFonts w:ascii="Arial" w:hAnsi="Arial"/>
      <w:sz w:val="22"/>
    </w:rPr>
  </w:style>
  <w:style w:type="character" w:customStyle="1" w:styleId="hgkelc">
    <w:name w:val="hgkelc"/>
    <w:basedOn w:val="Absatz-Standardschriftart"/>
    <w:rsid w:val="00061C69"/>
  </w:style>
  <w:style w:type="table" w:customStyle="1" w:styleId="Tabellenraster2">
    <w:name w:val="Tabellenraster2"/>
    <w:basedOn w:val="NormaleTabelle"/>
    <w:next w:val="Tabellenraster"/>
    <w:uiPriority w:val="39"/>
    <w:rsid w:val="00AA2F4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rsid w:val="00AA2F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39"/>
    <w:rsid w:val="00EF5FC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uiPriority w:val="39"/>
    <w:rsid w:val="00594C2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uiPriority w:val="99"/>
    <w:rsid w:val="007B6B1A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085724">
          <w:marLeft w:val="0"/>
          <w:marRight w:val="0"/>
          <w:marTop w:val="160"/>
          <w:marBottom w:val="160"/>
          <w:divBdr>
            <w:top w:val="single" w:sz="6" w:space="8" w:color="999999"/>
            <w:left w:val="single" w:sz="6" w:space="16" w:color="999999"/>
            <w:bottom w:val="single" w:sz="6" w:space="24" w:color="999999"/>
            <w:right w:val="single" w:sz="6" w:space="14" w:color="999999"/>
          </w:divBdr>
          <w:divsChild>
            <w:div w:id="329215710">
              <w:marLeft w:val="0"/>
              <w:marRight w:val="1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86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864004">
                      <w:marLeft w:val="0"/>
                      <w:marRight w:val="0"/>
                      <w:marTop w:val="0"/>
                      <w:marBottom w:val="1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476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268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2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seifert_c.CML-MA\Desktop\Vorlagen\CML%20Vorlage%20Hochforma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1CBC2BD2F0F74DABE5E23223F75FBC" ma:contentTypeVersion="9" ma:contentTypeDescription="Ein neues Dokument erstellen." ma:contentTypeScope="" ma:versionID="78fca1d2fa5631add6fc268f67f2a34a">
  <xsd:schema xmlns:xsd="http://www.w3.org/2001/XMLSchema" xmlns:xs="http://www.w3.org/2001/XMLSchema" xmlns:p="http://schemas.microsoft.com/office/2006/metadata/properties" xmlns:ns3="dd01e165-db1f-49c1-a0af-964a3ed10a6b" xmlns:ns4="e3d66f91-7360-48a9-88ca-466e617ad151" targetNamespace="http://schemas.microsoft.com/office/2006/metadata/properties" ma:root="true" ma:fieldsID="4b33a96b6ad60def346275949b9fd500" ns3:_="" ns4:_="">
    <xsd:import namespace="dd01e165-db1f-49c1-a0af-964a3ed10a6b"/>
    <xsd:import namespace="e3d66f91-7360-48a9-88ca-466e617ad15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1e165-db1f-49c1-a0af-964a3ed10a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66f91-7360-48a9-88ca-466e617ad1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07C0A6-652F-476C-A849-6D1AFEE440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83E057-897E-4718-B949-94F2841352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01e165-db1f-49c1-a0af-964a3ed10a6b"/>
    <ds:schemaRef ds:uri="e3d66f91-7360-48a9-88ca-466e617ad1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5CECAE-9692-415D-B24B-69D829FEE3E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D894751-11B0-4C35-9E4C-3D5CD69977F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CML Vorlage Hochformat</Template>
  <TotalTime>0</TotalTime>
  <Pages>1</Pages>
  <Words>45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Carsten Seifert</Company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seifert_c</dc:creator>
  <cp:keywords/>
  <cp:lastModifiedBy>Sybille Büttner</cp:lastModifiedBy>
  <cp:revision>2</cp:revision>
  <cp:lastPrinted>2024-05-27T17:07:00Z</cp:lastPrinted>
  <dcterms:created xsi:type="dcterms:W3CDTF">2026-06-01T06:13:00Z</dcterms:created>
  <dcterms:modified xsi:type="dcterms:W3CDTF">2026-06-01T06:13:00Z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0x010100051CBC2BD2F0F74DABE5E23223F75FBC</vt:lpwstr>
  </property>
</Properties>
</file>